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162EA" w14:textId="77777777" w:rsidR="00B214AD" w:rsidRDefault="00B214AD" w:rsidP="00B214AD">
      <w:pPr>
        <w:pStyle w:val="NoSpacing"/>
        <w:tabs>
          <w:tab w:val="left" w:pos="1440"/>
        </w:tabs>
        <w:jc w:val="both"/>
      </w:pPr>
      <w:r>
        <w:rPr>
          <w:u w:val="single"/>
        </w:rPr>
        <w:t>Thomas MARLE</w:t>
      </w:r>
      <w:r>
        <w:t xml:space="preserve">        (fl.1483)</w:t>
      </w:r>
    </w:p>
    <w:p w14:paraId="299C9495" w14:textId="77777777" w:rsidR="00B214AD" w:rsidRDefault="00B214AD" w:rsidP="00B214AD">
      <w:pPr>
        <w:pStyle w:val="NoSpacing"/>
        <w:tabs>
          <w:tab w:val="left" w:pos="1440"/>
        </w:tabs>
        <w:jc w:val="both"/>
      </w:pPr>
    </w:p>
    <w:p w14:paraId="76FCEF58" w14:textId="77777777" w:rsidR="00B214AD" w:rsidRDefault="00B214AD" w:rsidP="00B214AD">
      <w:pPr>
        <w:pStyle w:val="NoSpacing"/>
        <w:tabs>
          <w:tab w:val="left" w:pos="1440"/>
        </w:tabs>
        <w:jc w:val="both"/>
      </w:pPr>
    </w:p>
    <w:p w14:paraId="6076ED4A" w14:textId="77777777" w:rsidR="00B214AD" w:rsidRDefault="00B214AD" w:rsidP="00B214AD">
      <w:pPr>
        <w:pStyle w:val="NoSpacing"/>
        <w:tabs>
          <w:tab w:val="left" w:pos="1440"/>
        </w:tabs>
        <w:jc w:val="both"/>
      </w:pPr>
      <w:r>
        <w:t>11 Oct.1483</w:t>
      </w:r>
      <w:r>
        <w:tab/>
        <w:t>The vicar of South Cave, Yorkshire, was licensed to solemnize his</w:t>
      </w:r>
    </w:p>
    <w:p w14:paraId="4D7A267E" w14:textId="77777777" w:rsidR="00B214AD" w:rsidRDefault="00B214AD" w:rsidP="00B214AD">
      <w:pPr>
        <w:pStyle w:val="NoSpacing"/>
        <w:tabs>
          <w:tab w:val="left" w:pos="1440"/>
        </w:tabs>
        <w:jc w:val="both"/>
      </w:pPr>
      <w:r>
        <w:tab/>
        <w:t xml:space="preserve">marriage to Joan Smyth(q.v.) in the chapel of </w:t>
      </w:r>
      <w:proofErr w:type="spellStart"/>
      <w:r>
        <w:t>Flaxfleet</w:t>
      </w:r>
      <w:proofErr w:type="spellEnd"/>
      <w:r>
        <w:t>.</w:t>
      </w:r>
    </w:p>
    <w:p w14:paraId="62239E37" w14:textId="77777777" w:rsidR="00B214AD" w:rsidRDefault="00B214AD" w:rsidP="00B214AD">
      <w:pPr>
        <w:pStyle w:val="NoSpacing"/>
      </w:pPr>
      <w:r>
        <w:tab/>
      </w:r>
      <w:r>
        <w:tab/>
        <w:t>(“The Register of Thomas Rotherham, Archbishop of York 1480-1500</w:t>
      </w:r>
    </w:p>
    <w:p w14:paraId="0B799A25" w14:textId="77777777" w:rsidR="00B214AD" w:rsidRDefault="00B214AD" w:rsidP="00B214AD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>, pub. The Canterbury and York Society, 1974, p.40)</w:t>
      </w:r>
    </w:p>
    <w:p w14:paraId="531B4213" w14:textId="77777777" w:rsidR="00B214AD" w:rsidRDefault="00B214AD" w:rsidP="00B214AD">
      <w:pPr>
        <w:pStyle w:val="NoSpacing"/>
        <w:tabs>
          <w:tab w:val="left" w:pos="1440"/>
        </w:tabs>
        <w:jc w:val="both"/>
      </w:pPr>
    </w:p>
    <w:p w14:paraId="57C2BB6D" w14:textId="77777777" w:rsidR="00B214AD" w:rsidRDefault="00B214AD" w:rsidP="00B214AD">
      <w:pPr>
        <w:pStyle w:val="NoSpacing"/>
        <w:tabs>
          <w:tab w:val="left" w:pos="1440"/>
        </w:tabs>
        <w:jc w:val="both"/>
      </w:pPr>
    </w:p>
    <w:p w14:paraId="649D2D58" w14:textId="77777777" w:rsidR="00B214AD" w:rsidRDefault="00B214AD" w:rsidP="00B214AD">
      <w:pPr>
        <w:pStyle w:val="NoSpacing"/>
        <w:tabs>
          <w:tab w:val="left" w:pos="1440"/>
        </w:tabs>
        <w:jc w:val="both"/>
      </w:pPr>
      <w:r>
        <w:t>10 August 2019</w:t>
      </w:r>
    </w:p>
    <w:p w14:paraId="5CFC33E8" w14:textId="77777777" w:rsidR="006B2F86" w:rsidRPr="00E71FC3" w:rsidRDefault="00B214A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B0749" w14:textId="77777777" w:rsidR="00B214AD" w:rsidRDefault="00B214AD" w:rsidP="00E71FC3">
      <w:pPr>
        <w:spacing w:after="0" w:line="240" w:lineRule="auto"/>
      </w:pPr>
      <w:r>
        <w:separator/>
      </w:r>
    </w:p>
  </w:endnote>
  <w:endnote w:type="continuationSeparator" w:id="0">
    <w:p w14:paraId="4F2C54AA" w14:textId="77777777" w:rsidR="00B214AD" w:rsidRDefault="00B214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E3FD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0426B" w14:textId="77777777" w:rsidR="00B214AD" w:rsidRDefault="00B214AD" w:rsidP="00E71FC3">
      <w:pPr>
        <w:spacing w:after="0" w:line="240" w:lineRule="auto"/>
      </w:pPr>
      <w:r>
        <w:separator/>
      </w:r>
    </w:p>
  </w:footnote>
  <w:footnote w:type="continuationSeparator" w:id="0">
    <w:p w14:paraId="39665077" w14:textId="77777777" w:rsidR="00B214AD" w:rsidRDefault="00B214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4AD"/>
    <w:rsid w:val="001A7C09"/>
    <w:rsid w:val="00577BD5"/>
    <w:rsid w:val="00656CBA"/>
    <w:rsid w:val="006A1F77"/>
    <w:rsid w:val="00733BE7"/>
    <w:rsid w:val="00AB52E8"/>
    <w:rsid w:val="00B16D3F"/>
    <w:rsid w:val="00B214AD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3DB0B"/>
  <w15:chartTrackingRefBased/>
  <w15:docId w15:val="{8A2554CC-00B9-4BC4-AF2E-6A44C49B0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2019-09-06T19:40:00Z</dcterms:created>
  <dcterms:modified xsi:type="dcterms:W3CDTF">2019-09-06T19:40:00Z</dcterms:modified>
</cp:coreProperties>
</file>